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25F77" w14:textId="77777777" w:rsidR="00AE041E" w:rsidRDefault="00AE041E" w:rsidP="00AE041E">
      <w:pPr>
        <w:pStyle w:val="NoSpacing"/>
      </w:pPr>
      <w:r>
        <w:rPr>
          <w:u w:val="single"/>
        </w:rPr>
        <w:t>Alice ELTON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3FD52B2D" w14:textId="77777777" w:rsidR="00AE041E" w:rsidRDefault="00AE041E" w:rsidP="00AE041E">
      <w:pPr>
        <w:pStyle w:val="NoSpacing"/>
      </w:pPr>
      <w:r>
        <w:t xml:space="preserve">of </w:t>
      </w:r>
      <w:proofErr w:type="spellStart"/>
      <w:r>
        <w:t>Syningthwaite</w:t>
      </w:r>
      <w:proofErr w:type="spellEnd"/>
      <w:r>
        <w:t xml:space="preserve"> Priory, West Riding of Yorkshire.</w:t>
      </w:r>
    </w:p>
    <w:p w14:paraId="6FE63A1B" w14:textId="77777777" w:rsidR="00AE041E" w:rsidRDefault="00AE041E" w:rsidP="00AE041E">
      <w:pPr>
        <w:pStyle w:val="NoSpacing"/>
      </w:pPr>
    </w:p>
    <w:p w14:paraId="6E501910" w14:textId="77777777" w:rsidR="00AE041E" w:rsidRDefault="00AE041E" w:rsidP="00AE041E">
      <w:pPr>
        <w:pStyle w:val="NoSpacing"/>
      </w:pPr>
    </w:p>
    <w:p w14:paraId="11DE7360" w14:textId="77777777" w:rsidR="00AE041E" w:rsidRDefault="00AE041E" w:rsidP="00AE041E">
      <w:pPr>
        <w:pStyle w:val="NoSpacing"/>
      </w:pPr>
      <w:r>
        <w:t>25 May1482</w:t>
      </w:r>
      <w:r>
        <w:tab/>
        <w:t xml:space="preserve">She was granted a dispensation to hold office in the Order of </w:t>
      </w:r>
      <w:proofErr w:type="spellStart"/>
      <w:r>
        <w:t>Cistersions</w:t>
      </w:r>
      <w:proofErr w:type="spellEnd"/>
      <w:r>
        <w:t>,</w:t>
      </w:r>
    </w:p>
    <w:p w14:paraId="1DFCE765" w14:textId="77777777" w:rsidR="00AE041E" w:rsidRDefault="00AE041E" w:rsidP="00AE041E">
      <w:pPr>
        <w:pStyle w:val="NoSpacing"/>
      </w:pPr>
      <w:r>
        <w:tab/>
      </w:r>
      <w:r>
        <w:tab/>
        <w:t>notwithstanding her being illegitimate.</w:t>
      </w:r>
    </w:p>
    <w:p w14:paraId="0A45C60B" w14:textId="77777777" w:rsidR="00AE041E" w:rsidRDefault="00AE041E" w:rsidP="00AE041E">
      <w:pPr>
        <w:pStyle w:val="NoSpacing"/>
        <w:ind w:left="720" w:firstLine="720"/>
      </w:pPr>
      <w:r>
        <w:t>(“The Register of Thomas Rotherham, Archbishop of York 1480-1500</w:t>
      </w:r>
    </w:p>
    <w:p w14:paraId="31CB37E3" w14:textId="77777777" w:rsidR="00AE041E" w:rsidRDefault="00AE041E" w:rsidP="00AE041E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p.18)</w:t>
      </w:r>
    </w:p>
    <w:p w14:paraId="5C2BD987" w14:textId="77777777" w:rsidR="00AE041E" w:rsidRDefault="00AE041E" w:rsidP="00AE041E">
      <w:pPr>
        <w:pStyle w:val="NoSpacing"/>
      </w:pPr>
      <w:r>
        <w:t>29 May</w:t>
      </w:r>
      <w:r>
        <w:tab/>
        <w:t xml:space="preserve">She was elected Prioress of </w:t>
      </w:r>
      <w:proofErr w:type="spellStart"/>
      <w:r>
        <w:t>Syningthwaite</w:t>
      </w:r>
      <w:proofErr w:type="spellEnd"/>
      <w:r>
        <w:t>.  (ibid.).</w:t>
      </w:r>
    </w:p>
    <w:p w14:paraId="1944F69F" w14:textId="77777777" w:rsidR="00AE041E" w:rsidRDefault="00AE041E" w:rsidP="00AE041E">
      <w:pPr>
        <w:pStyle w:val="NoSpacing"/>
      </w:pPr>
    </w:p>
    <w:p w14:paraId="05B5FECB" w14:textId="77777777" w:rsidR="00AE041E" w:rsidRDefault="00AE041E" w:rsidP="00AE041E">
      <w:pPr>
        <w:pStyle w:val="NoSpacing"/>
      </w:pPr>
    </w:p>
    <w:p w14:paraId="31FC5ABC" w14:textId="77777777" w:rsidR="00AE041E" w:rsidRDefault="00AE041E" w:rsidP="00AE041E">
      <w:pPr>
        <w:pStyle w:val="NoSpacing"/>
      </w:pPr>
    </w:p>
    <w:p w14:paraId="39319F7C" w14:textId="77777777" w:rsidR="00AE041E" w:rsidRDefault="00AE041E" w:rsidP="00AE041E">
      <w:pPr>
        <w:pStyle w:val="NoSpacing"/>
      </w:pPr>
      <w:r>
        <w:t>23 April 2019</w:t>
      </w:r>
    </w:p>
    <w:p w14:paraId="15391DF7" w14:textId="77777777" w:rsidR="006B2F86" w:rsidRPr="00E71FC3" w:rsidRDefault="00AE04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8E416" w14:textId="77777777" w:rsidR="00AE041E" w:rsidRDefault="00AE041E" w:rsidP="00E71FC3">
      <w:pPr>
        <w:spacing w:after="0" w:line="240" w:lineRule="auto"/>
      </w:pPr>
      <w:r>
        <w:separator/>
      </w:r>
    </w:p>
  </w:endnote>
  <w:endnote w:type="continuationSeparator" w:id="0">
    <w:p w14:paraId="31ADD3D9" w14:textId="77777777" w:rsidR="00AE041E" w:rsidRDefault="00AE04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C36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F3B8F" w14:textId="77777777" w:rsidR="00AE041E" w:rsidRDefault="00AE041E" w:rsidP="00E71FC3">
      <w:pPr>
        <w:spacing w:after="0" w:line="240" w:lineRule="auto"/>
      </w:pPr>
      <w:r>
        <w:separator/>
      </w:r>
    </w:p>
  </w:footnote>
  <w:footnote w:type="continuationSeparator" w:id="0">
    <w:p w14:paraId="58627244" w14:textId="77777777" w:rsidR="00AE041E" w:rsidRDefault="00AE04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1E"/>
    <w:rsid w:val="001A7C09"/>
    <w:rsid w:val="00577BD5"/>
    <w:rsid w:val="00656CBA"/>
    <w:rsid w:val="006A1F77"/>
    <w:rsid w:val="00733BE7"/>
    <w:rsid w:val="00AB52E8"/>
    <w:rsid w:val="00AE041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E1FFD"/>
  <w15:chartTrackingRefBased/>
  <w15:docId w15:val="{FAA8C0F1-FC0E-4F78-BE08-23BF06E7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2019-05-01T18:31:00Z</dcterms:created>
  <dcterms:modified xsi:type="dcterms:W3CDTF">2019-05-01T18:32:00Z</dcterms:modified>
</cp:coreProperties>
</file>